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AEF" w:rsidRDefault="008A7AEF" w:rsidP="008A7A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BONDE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8A7AEF" w:rsidRDefault="008A7AEF" w:rsidP="008A7A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Tetsworth, Oxfordshire. Parish clerk.</w:t>
      </w:r>
    </w:p>
    <w:p w:rsidR="008A7AEF" w:rsidRDefault="008A7AEF" w:rsidP="008A7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AEF" w:rsidRDefault="008A7AEF" w:rsidP="008A7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AEF" w:rsidRDefault="008A7AEF" w:rsidP="008A7A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William Mayhewe(q.v.) brought a plaint of trespass and taking against him.</w:t>
      </w:r>
    </w:p>
    <w:p w:rsidR="008A7AEF" w:rsidRDefault="008A7AEF" w:rsidP="008A7A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8A7AEF" w:rsidRDefault="008A7AEF" w:rsidP="008A7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AEF" w:rsidRDefault="008A7AEF" w:rsidP="008A7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AEF" w:rsidRDefault="008A7AEF" w:rsidP="008A7A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AEF" w:rsidRDefault="008A7AEF" w:rsidP="00564E3C">
      <w:pPr>
        <w:spacing w:after="0" w:line="240" w:lineRule="auto"/>
      </w:pPr>
      <w:r>
        <w:separator/>
      </w:r>
    </w:p>
  </w:endnote>
  <w:endnote w:type="continuationSeparator" w:id="0">
    <w:p w:rsidR="008A7AEF" w:rsidRDefault="008A7AE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A7AEF">
      <w:rPr>
        <w:rFonts w:ascii="Times New Roman" w:hAnsi="Times New Roman" w:cs="Times New Roman"/>
        <w:noProof/>
        <w:sz w:val="24"/>
        <w:szCs w:val="24"/>
      </w:rPr>
      <w:t>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AEF" w:rsidRDefault="008A7AEF" w:rsidP="00564E3C">
      <w:pPr>
        <w:spacing w:after="0" w:line="240" w:lineRule="auto"/>
      </w:pPr>
      <w:r>
        <w:separator/>
      </w:r>
    </w:p>
  </w:footnote>
  <w:footnote w:type="continuationSeparator" w:id="0">
    <w:p w:rsidR="008A7AEF" w:rsidRDefault="008A7AE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AEF"/>
    <w:rsid w:val="00372DC6"/>
    <w:rsid w:val="00564E3C"/>
    <w:rsid w:val="0064591D"/>
    <w:rsid w:val="008A7AE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FF38A3-CF77-4E6E-86E1-FA176E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A7A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2016-01-03T21:15:00Z</dcterms:created>
  <dcterms:modified xsi:type="dcterms:W3CDTF">2016-01-03T21:15:00Z</dcterms:modified>
</cp:coreProperties>
</file>